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A66" w:rsidRDefault="005A4A66" w:rsidP="00ED3A7D">
      <w:pPr>
        <w:rPr>
          <w:rFonts w:ascii="Century Gothic" w:hAnsi="Century Gothic"/>
        </w:rPr>
      </w:pPr>
      <w:r w:rsidRPr="007421C9">
        <w:rPr>
          <w:rFonts w:ascii="Century Gothic" w:hAnsi="Century Gothic"/>
        </w:rPr>
        <w:t>Adı Soyadı:………………………….</w:t>
      </w:r>
    </w:p>
    <w:p w:rsidR="005A4A66" w:rsidRDefault="005A4A66" w:rsidP="00ED3A7D">
      <w:pPr>
        <w:jc w:val="center"/>
        <w:rPr>
          <w:rFonts w:ascii="Century Gothic" w:hAnsi="Century Gothic"/>
          <w:b/>
        </w:rPr>
      </w:pPr>
      <w:r>
        <w:rPr>
          <w:noProof/>
        </w:rPr>
        <w:pict>
          <v:rect id="_x0000_s1026" style="position:absolute;left:0;text-align:left;margin-left:-12.95pt;margin-top:3.6pt;width:274.5pt;height:143.95pt;z-index:-251660288"/>
        </w:pict>
      </w:r>
    </w:p>
    <w:p w:rsidR="005A4A66" w:rsidRPr="004C0902" w:rsidRDefault="005A4A66" w:rsidP="00ED3A7D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TEMBEL FARE </w:t>
      </w:r>
    </w:p>
    <w:p w:rsidR="005A4A66" w:rsidRDefault="005A4A66" w:rsidP="00ED3A7D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Küçük farenin hiç arkadaşı yoktu. Komşu minik fareler hep koşmacalı, atlayıp zıplamalı oyunları seviyorlardı.</w:t>
      </w:r>
    </w:p>
    <w:p w:rsidR="005A4A66" w:rsidRDefault="005A4A66" w:rsidP="00ED3A7D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Küçük fare ise kendini yormayı sevmezdi. Bu yüzden de zamanının çoğunu evde tembel tembel oturarak geçirirdi.  </w:t>
      </w:r>
    </w:p>
    <w:p w:rsidR="005A4A66" w:rsidRPr="004C0902" w:rsidRDefault="005A4A66" w:rsidP="00ED3A7D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5A4A66" w:rsidRDefault="005A4A66" w:rsidP="00ED3A7D">
      <w:pPr>
        <w:rPr>
          <w:rFonts w:ascii="Century Gothic" w:hAnsi="Century Gothic"/>
        </w:rPr>
      </w:pPr>
    </w:p>
    <w:p w:rsidR="005A4A66" w:rsidRDefault="005A4A66" w:rsidP="00ED3A7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Arkadaşı olmayan kimdir</w:t>
      </w:r>
      <w:r w:rsidRPr="007421C9">
        <w:rPr>
          <w:rFonts w:ascii="Century Gothic" w:hAnsi="Century Gothic"/>
          <w:b/>
        </w:rPr>
        <w:t>?</w:t>
      </w:r>
    </w:p>
    <w:p w:rsidR="005A4A66" w:rsidRPr="007421C9" w:rsidRDefault="005A4A66" w:rsidP="00ED3A7D">
      <w:pPr>
        <w:rPr>
          <w:rFonts w:ascii="Century Gothic" w:hAnsi="Century Gothic"/>
          <w:b/>
        </w:rPr>
      </w:pPr>
    </w:p>
    <w:p w:rsidR="005A4A66" w:rsidRDefault="005A4A66" w:rsidP="00ED3A7D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5A4A66" w:rsidRDefault="005A4A66" w:rsidP="00ED3A7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Komşu minik fareler hangi oyunları seviyordu</w:t>
      </w:r>
      <w:r w:rsidRPr="007421C9">
        <w:rPr>
          <w:rFonts w:ascii="Century Gothic" w:hAnsi="Century Gothic"/>
          <w:b/>
        </w:rPr>
        <w:t>?</w:t>
      </w:r>
    </w:p>
    <w:p w:rsidR="005A4A66" w:rsidRPr="007421C9" w:rsidRDefault="005A4A66" w:rsidP="00ED3A7D">
      <w:pPr>
        <w:rPr>
          <w:rFonts w:ascii="Century Gothic" w:hAnsi="Century Gothic"/>
          <w:b/>
        </w:rPr>
      </w:pPr>
    </w:p>
    <w:p w:rsidR="005A4A66" w:rsidRDefault="005A4A66" w:rsidP="00ED3A7D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5A4A66" w:rsidRDefault="005A4A66" w:rsidP="00ED3A7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Küçük fare neyi sevmezdi</w:t>
      </w:r>
      <w:r w:rsidRPr="007421C9">
        <w:rPr>
          <w:rFonts w:ascii="Century Gothic" w:hAnsi="Century Gothic"/>
          <w:b/>
        </w:rPr>
        <w:t>?</w:t>
      </w:r>
    </w:p>
    <w:p w:rsidR="005A4A66" w:rsidRPr="007421C9" w:rsidRDefault="005A4A66" w:rsidP="00ED3A7D">
      <w:pPr>
        <w:rPr>
          <w:rFonts w:ascii="Century Gothic" w:hAnsi="Century Gothic"/>
          <w:b/>
        </w:rPr>
      </w:pPr>
    </w:p>
    <w:p w:rsidR="005A4A66" w:rsidRDefault="005A4A66" w:rsidP="00ED3A7D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5A4A66" w:rsidRDefault="005A4A66" w:rsidP="00ED3A7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Küçük fare zamanını nasıl geçirirdi</w:t>
      </w:r>
      <w:r w:rsidRPr="007421C9">
        <w:rPr>
          <w:rFonts w:ascii="Century Gothic" w:hAnsi="Century Gothic"/>
          <w:b/>
        </w:rPr>
        <w:t xml:space="preserve">? </w:t>
      </w:r>
    </w:p>
    <w:p w:rsidR="005A4A66" w:rsidRPr="007421C9" w:rsidRDefault="005A4A66" w:rsidP="00ED3A7D">
      <w:pPr>
        <w:rPr>
          <w:rFonts w:ascii="Century Gothic" w:hAnsi="Century Gothic"/>
          <w:b/>
        </w:rPr>
      </w:pPr>
    </w:p>
    <w:p w:rsidR="005A4A66" w:rsidRDefault="005A4A66" w:rsidP="00ED3A7D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5A4A66" w:rsidRDefault="005A4A66" w:rsidP="00ED3A7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Metnin ilk cümlesinde kaç kelime var</w:t>
      </w:r>
      <w:r w:rsidRPr="007421C9">
        <w:rPr>
          <w:rFonts w:ascii="Century Gothic" w:hAnsi="Century Gothic"/>
          <w:b/>
        </w:rPr>
        <w:t>?</w:t>
      </w:r>
    </w:p>
    <w:p w:rsidR="005A4A66" w:rsidRPr="007421C9" w:rsidRDefault="005A4A66" w:rsidP="00ED3A7D">
      <w:pPr>
        <w:rPr>
          <w:rFonts w:ascii="Century Gothic" w:hAnsi="Century Gothic"/>
          <w:b/>
        </w:rPr>
      </w:pPr>
    </w:p>
    <w:p w:rsidR="005A4A66" w:rsidRDefault="005A4A66" w:rsidP="00ED3A7D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5A4A66" w:rsidRDefault="005A4A66" w:rsidP="00ED3A7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>Metinde geçen tembel kelimesinin zıt anlamlısı nedir?</w:t>
      </w:r>
    </w:p>
    <w:p w:rsidR="005A4A66" w:rsidRDefault="005A4A66" w:rsidP="00ED3A7D">
      <w:pPr>
        <w:rPr>
          <w:rFonts w:ascii="Century Gothic" w:hAnsi="Century Gothic"/>
          <w:b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margin-left:5.05pt;margin-top:3.75pt;width:224.25pt;height:31.5pt;z-index:251658240"/>
        </w:pict>
      </w:r>
    </w:p>
    <w:p w:rsidR="005A4A66" w:rsidRDefault="005A4A66" w:rsidP="00ED3A7D">
      <w:pPr>
        <w:rPr>
          <w:rFonts w:ascii="Century Gothic" w:hAnsi="Century Gothic"/>
          <w:b/>
        </w:rPr>
      </w:pPr>
    </w:p>
    <w:p w:rsidR="005A4A66" w:rsidRDefault="005A4A66" w:rsidP="00ED3A7D">
      <w:pPr>
        <w:rPr>
          <w:rFonts w:ascii="Century Gothic" w:hAnsi="Century Gothic"/>
          <w:b/>
          <w:noProof/>
        </w:rPr>
      </w:pPr>
    </w:p>
    <w:p w:rsidR="005A4A66" w:rsidRDefault="005A4A66" w:rsidP="00ED3A7D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Aşağıdaki cümleleri tamamlayın.</w:t>
      </w:r>
    </w:p>
    <w:p w:rsidR="005A4A66" w:rsidRDefault="005A4A66" w:rsidP="00ED3A7D">
      <w:pPr>
        <w:rPr>
          <w:b/>
          <w:sz w:val="32"/>
          <w:szCs w:val="32"/>
        </w:rPr>
      </w:pPr>
      <w:r w:rsidRPr="00BD31E0">
        <w:rPr>
          <w:rFonts w:ascii="Hand writing Mutlu" w:hAnsi="Hand writing Mutlu"/>
          <w:b/>
          <w:sz w:val="32"/>
          <w:szCs w:val="32"/>
        </w:rPr>
        <w:t xml:space="preserve">Bahçeye ağaç </w:t>
      </w:r>
      <w:r w:rsidRPr="00BD31E0">
        <w:rPr>
          <w:b/>
          <w:sz w:val="32"/>
          <w:szCs w:val="32"/>
        </w:rPr>
        <w:t>………………</w:t>
      </w:r>
      <w:r>
        <w:rPr>
          <w:b/>
          <w:sz w:val="32"/>
          <w:szCs w:val="32"/>
        </w:rPr>
        <w:t>….</w:t>
      </w:r>
      <w:r w:rsidRPr="00BD31E0">
        <w:rPr>
          <w:b/>
          <w:sz w:val="32"/>
          <w:szCs w:val="32"/>
        </w:rPr>
        <w:t>…</w:t>
      </w:r>
      <w:r>
        <w:rPr>
          <w:b/>
          <w:sz w:val="32"/>
          <w:szCs w:val="32"/>
        </w:rPr>
        <w:t>.</w:t>
      </w:r>
    </w:p>
    <w:p w:rsidR="005A4A66" w:rsidRDefault="005A4A66" w:rsidP="00ED3A7D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Annem mutfakta </w:t>
      </w:r>
      <w:r>
        <w:rPr>
          <w:b/>
          <w:sz w:val="32"/>
          <w:szCs w:val="32"/>
        </w:rPr>
        <w:t>…………….…</w:t>
      </w:r>
      <w:r>
        <w:rPr>
          <w:rFonts w:ascii="Hand writing Mutlu" w:hAnsi="Hand writing Mutlu"/>
          <w:b/>
          <w:sz w:val="32"/>
          <w:szCs w:val="32"/>
        </w:rPr>
        <w:t>.</w:t>
      </w:r>
    </w:p>
    <w:p w:rsidR="005A4A66" w:rsidRDefault="005A4A66" w:rsidP="00ED3A7D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Ali köpeğini </w:t>
      </w:r>
      <w:r>
        <w:rPr>
          <w:b/>
          <w:sz w:val="32"/>
          <w:szCs w:val="32"/>
        </w:rPr>
        <w:t>……………………</w:t>
      </w:r>
      <w:r>
        <w:rPr>
          <w:rFonts w:ascii="Hand writing Mutlu" w:hAnsi="Hand writing Mutlu"/>
          <w:b/>
          <w:sz w:val="32"/>
          <w:szCs w:val="32"/>
        </w:rPr>
        <w:t>..</w:t>
      </w:r>
    </w:p>
    <w:p w:rsidR="005A4A66" w:rsidRDefault="005A4A66" w:rsidP="00ED3A7D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Öğretmen bana </w:t>
      </w:r>
      <w:r>
        <w:rPr>
          <w:b/>
          <w:sz w:val="32"/>
          <w:szCs w:val="32"/>
        </w:rPr>
        <w:t>…………….……</w:t>
      </w:r>
      <w:r>
        <w:rPr>
          <w:rFonts w:ascii="Hand writing Mutlu" w:hAnsi="Hand writing Mutlu"/>
          <w:b/>
          <w:sz w:val="32"/>
          <w:szCs w:val="32"/>
        </w:rPr>
        <w:t>.</w:t>
      </w:r>
    </w:p>
    <w:p w:rsidR="005A4A66" w:rsidRDefault="005A4A66" w:rsidP="00ED3A7D">
      <w:pPr>
        <w:rPr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Zil çalınca </w:t>
      </w:r>
      <w:r>
        <w:rPr>
          <w:b/>
          <w:sz w:val="32"/>
          <w:szCs w:val="32"/>
        </w:rPr>
        <w:t>………………..………</w:t>
      </w:r>
    </w:p>
    <w:p w:rsidR="005A4A66" w:rsidRPr="00BD31E0" w:rsidRDefault="005A4A66" w:rsidP="00ED3A7D">
      <w:pPr>
        <w:rPr>
          <w:rFonts w:ascii="Hand writing Mutlu" w:hAnsi="Hand writing Mutlu"/>
          <w:b/>
          <w:sz w:val="32"/>
          <w:szCs w:val="32"/>
        </w:rPr>
      </w:pPr>
    </w:p>
    <w:p w:rsidR="005A4A66" w:rsidRDefault="005A4A66" w:rsidP="00ED3A7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8) </w:t>
      </w:r>
      <w:r>
        <w:rPr>
          <w:rFonts w:ascii="Century Gothic" w:hAnsi="Century Gothic"/>
          <w:b/>
        </w:rPr>
        <w:t>Zıt anlamlı kelimeleri eşleştirin.</w:t>
      </w:r>
    </w:p>
    <w:p w:rsidR="005A4A66" w:rsidRDefault="005A4A66" w:rsidP="00ED3A7D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genç</w:t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  <w:t>yukarı</w:t>
      </w:r>
    </w:p>
    <w:p w:rsidR="005A4A66" w:rsidRDefault="005A4A66" w:rsidP="00ED3A7D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ak</w:t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  <w:t>yeni</w:t>
      </w:r>
    </w:p>
    <w:p w:rsidR="005A4A66" w:rsidRDefault="005A4A66" w:rsidP="00ED3A7D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aşağı</w:t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  <w:t>yaşlı</w:t>
      </w:r>
    </w:p>
    <w:p w:rsidR="005A4A66" w:rsidRDefault="005A4A66" w:rsidP="00ED3A7D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eski</w:t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  <w:t>kara</w:t>
      </w:r>
    </w:p>
    <w:p w:rsidR="005A4A66" w:rsidRDefault="005A4A66" w:rsidP="00ED3A7D">
      <w:pPr>
        <w:rPr>
          <w:rFonts w:ascii="Century Gothic" w:hAnsi="Century Gothic"/>
        </w:rPr>
      </w:pPr>
    </w:p>
    <w:p w:rsidR="005A4A66" w:rsidRPr="007421C9" w:rsidRDefault="005A4A66" w:rsidP="00ED3A7D">
      <w:pPr>
        <w:rPr>
          <w:rFonts w:ascii="Century Gothic" w:hAnsi="Century Gothic"/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13.65pt;margin-top:-16.7pt;width:0;height:786pt;z-index:251657216" o:connectortype="straight"/>
        </w:pict>
      </w:r>
      <w:r w:rsidRPr="007421C9">
        <w:rPr>
          <w:rFonts w:ascii="Century Gothic" w:hAnsi="Century Gothic"/>
          <w:b/>
        </w:rPr>
        <w:t xml:space="preserve">9) </w:t>
      </w:r>
      <w:r>
        <w:rPr>
          <w:rFonts w:ascii="Century Gothic" w:hAnsi="Century Gothic"/>
          <w:b/>
        </w:rPr>
        <w:t>Temel bilgi ve beceriler nerede kazanılır</w:t>
      </w:r>
      <w:r w:rsidRPr="007421C9">
        <w:rPr>
          <w:rFonts w:ascii="Century Gothic" w:hAnsi="Century Gothic"/>
          <w:b/>
        </w:rPr>
        <w:t>?</w:t>
      </w:r>
    </w:p>
    <w:p w:rsidR="005A4A66" w:rsidRPr="006D45F1" w:rsidRDefault="005A4A66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 xml:space="preserve"> İlköğretimde</w:t>
      </w:r>
    </w:p>
    <w:p w:rsidR="005A4A66" w:rsidRPr="006D45F1" w:rsidRDefault="005A4A66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 xml:space="preserve"> Lisede</w:t>
      </w:r>
    </w:p>
    <w:p w:rsidR="005A4A66" w:rsidRPr="006D45F1" w:rsidRDefault="005A4A66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Üniversitede</w:t>
      </w:r>
    </w:p>
    <w:p w:rsidR="005A4A66" w:rsidRDefault="005A4A66" w:rsidP="00ED3A7D">
      <w:pPr>
        <w:rPr>
          <w:rFonts w:ascii="Century Gothic" w:hAnsi="Century Gothic"/>
          <w:b/>
        </w:rPr>
      </w:pPr>
    </w:p>
    <w:p w:rsidR="005A4A66" w:rsidRDefault="005A4A66" w:rsidP="00ED3A7D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>)</w:t>
      </w:r>
      <w:r>
        <w:rPr>
          <w:rFonts w:ascii="Century Gothic" w:hAnsi="Century Gothic"/>
          <w:b/>
        </w:rPr>
        <w:t>Başarılı olmak için hangisini yapmayız?</w:t>
      </w:r>
    </w:p>
    <w:p w:rsidR="005A4A66" w:rsidRPr="006D45F1" w:rsidRDefault="005A4A66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 xml:space="preserve"> Planlı olmak</w:t>
      </w:r>
    </w:p>
    <w:p w:rsidR="005A4A66" w:rsidRPr="006D45F1" w:rsidRDefault="005A4A66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 xml:space="preserve"> Disiplinli olmak</w:t>
      </w:r>
    </w:p>
    <w:p w:rsidR="005A4A66" w:rsidRPr="006D45F1" w:rsidRDefault="005A4A66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Çok uyumak</w:t>
      </w:r>
    </w:p>
    <w:p w:rsidR="005A4A66" w:rsidRDefault="005A4A66" w:rsidP="00ED3A7D">
      <w:pPr>
        <w:rPr>
          <w:rFonts w:ascii="Century Gothic" w:hAnsi="Century Gothic"/>
          <w:b/>
        </w:rPr>
      </w:pPr>
    </w:p>
    <w:p w:rsidR="005A4A66" w:rsidRPr="00C5366E" w:rsidRDefault="005A4A66" w:rsidP="00ED3A7D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11</w:t>
      </w:r>
      <w:r w:rsidRPr="00C5366E">
        <w:rPr>
          <w:rFonts w:ascii="Century Gothic" w:hAnsi="Century Gothic"/>
        </w:rPr>
        <w:t xml:space="preserve">) </w:t>
      </w:r>
      <w:r w:rsidRPr="00082A79">
        <w:rPr>
          <w:rFonts w:ascii="Century Gothic" w:hAnsi="Century Gothic"/>
          <w:b/>
        </w:rPr>
        <w:t>İyi bir öğrenci ne yapar ?</w:t>
      </w:r>
    </w:p>
    <w:p w:rsidR="005A4A66" w:rsidRPr="006D45F1" w:rsidRDefault="005A4A66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 xml:space="preserve"> Derslerini yapmayı hep erteler.</w:t>
      </w:r>
    </w:p>
    <w:p w:rsidR="005A4A66" w:rsidRPr="006D45F1" w:rsidRDefault="005A4A66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 xml:space="preserve"> Her işi zamanında yapar.</w:t>
      </w:r>
    </w:p>
    <w:p w:rsidR="005A4A66" w:rsidRPr="006D45F1" w:rsidRDefault="005A4A66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Çalışmak için beklemek gerekir.</w:t>
      </w:r>
    </w:p>
    <w:p w:rsidR="005A4A66" w:rsidRDefault="005A4A66" w:rsidP="00ED3A7D">
      <w:pPr>
        <w:rPr>
          <w:rFonts w:ascii="Century Gothic" w:hAnsi="Century Gothic"/>
          <w:b/>
        </w:rPr>
      </w:pPr>
    </w:p>
    <w:p w:rsidR="005A4A66" w:rsidRDefault="005A4A66" w:rsidP="00ED3A7D">
      <w:pPr>
        <w:rPr>
          <w:rFonts w:ascii="Century Gothic" w:hAnsi="Century Gothic"/>
          <w:b/>
        </w:rPr>
      </w:pPr>
    </w:p>
    <w:p w:rsidR="005A4A66" w:rsidRDefault="005A4A66" w:rsidP="00ED3A7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Aşağıdaki sayıların ortasında kalan sayıyı boş olan yerlere yazınız.</w:t>
      </w:r>
    </w:p>
    <w:p w:rsidR="005A4A66" w:rsidRDefault="005A4A66" w:rsidP="00ED3A7D">
      <w:pPr>
        <w:rPr>
          <w:rFonts w:ascii="Century Gothic" w:hAnsi="Century Gothic"/>
          <w:sz w:val="32"/>
          <w:szCs w:val="32"/>
        </w:rPr>
      </w:pPr>
      <w:r w:rsidRPr="00082A79">
        <w:rPr>
          <w:rFonts w:ascii="Century Gothic" w:hAnsi="Century Gothic"/>
          <w:sz w:val="32"/>
          <w:szCs w:val="32"/>
        </w:rPr>
        <w:t>19-….-21</w:t>
      </w:r>
      <w:r w:rsidRPr="00082A79">
        <w:rPr>
          <w:rFonts w:ascii="Century Gothic" w:hAnsi="Century Gothic"/>
          <w:sz w:val="32"/>
          <w:szCs w:val="32"/>
        </w:rPr>
        <w:tab/>
      </w:r>
      <w:r w:rsidRPr="00082A79">
        <w:rPr>
          <w:rFonts w:ascii="Century Gothic" w:hAnsi="Century Gothic"/>
          <w:sz w:val="32"/>
          <w:szCs w:val="32"/>
        </w:rPr>
        <w:tab/>
        <w:t>34-….-36</w:t>
      </w:r>
    </w:p>
    <w:p w:rsidR="005A4A66" w:rsidRDefault="005A4A66" w:rsidP="00ED3A7D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53-….-55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66-….-68</w:t>
      </w:r>
    </w:p>
    <w:p w:rsidR="005A4A66" w:rsidRDefault="005A4A66" w:rsidP="00ED3A7D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90-….-92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29-….-31</w:t>
      </w:r>
    </w:p>
    <w:p w:rsidR="005A4A66" w:rsidRDefault="005A4A66" w:rsidP="00ED3A7D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77-….-79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41-….-43</w:t>
      </w:r>
    </w:p>
    <w:p w:rsidR="005A4A66" w:rsidRDefault="005A4A66" w:rsidP="00ED3A7D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89-….-91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48-….-50</w:t>
      </w:r>
    </w:p>
    <w:p w:rsidR="005A4A66" w:rsidRDefault="005A4A66" w:rsidP="00ED3A7D">
      <w:pPr>
        <w:rPr>
          <w:rFonts w:ascii="Century Gothic" w:hAnsi="Century Gothic"/>
          <w:sz w:val="32"/>
          <w:szCs w:val="32"/>
        </w:rPr>
      </w:pPr>
    </w:p>
    <w:p w:rsidR="005A4A66" w:rsidRDefault="005A4A66" w:rsidP="00ED3A7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 xml:space="preserve">) </w:t>
      </w:r>
      <w:r w:rsidRPr="00BB7730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9</w:t>
      </w:r>
      <w:r w:rsidRPr="00BB7730">
        <w:rPr>
          <w:rFonts w:ascii="Century Gothic" w:hAnsi="Century Gothic"/>
          <w:b/>
        </w:rPr>
        <w:t xml:space="preserve">’ten küçük </w:t>
      </w:r>
      <w:r>
        <w:rPr>
          <w:rFonts w:ascii="Century Gothic" w:hAnsi="Century Gothic"/>
          <w:b/>
        </w:rPr>
        <w:t xml:space="preserve">olan </w:t>
      </w:r>
      <w:r w:rsidRPr="00BB7730">
        <w:rPr>
          <w:rFonts w:ascii="Century Gothic" w:hAnsi="Century Gothic"/>
          <w:b/>
        </w:rPr>
        <w:t>doğal sayı</w:t>
      </w:r>
      <w:r>
        <w:rPr>
          <w:rFonts w:ascii="Century Gothic" w:hAnsi="Century Gothic"/>
          <w:b/>
        </w:rPr>
        <w:t>ları yazın.</w:t>
      </w:r>
    </w:p>
    <w:p w:rsidR="005A4A66" w:rsidRDefault="005A4A66" w:rsidP="00ED3A7D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19-…-…-…-…-…-…-…-…-…-9-</w:t>
      </w:r>
    </w:p>
    <w:p w:rsidR="005A4A66" w:rsidRDefault="005A4A66" w:rsidP="00ED3A7D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…-…-…-…-…-…-…-1</w:t>
      </w:r>
    </w:p>
    <w:p w:rsidR="005A4A66" w:rsidRDefault="005A4A66" w:rsidP="00ED3A7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 w:rsidR="005A4A66" w:rsidRDefault="005A4A66" w:rsidP="00ED3A7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14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20</w:t>
      </w:r>
      <w:r w:rsidRPr="00BB7730">
        <w:rPr>
          <w:rFonts w:ascii="Century Gothic" w:hAnsi="Century Gothic"/>
          <w:b/>
        </w:rPr>
        <w:t>’</w:t>
      </w:r>
      <w:r>
        <w:rPr>
          <w:rFonts w:ascii="Century Gothic" w:hAnsi="Century Gothic"/>
          <w:b/>
        </w:rPr>
        <w:t>d</w:t>
      </w:r>
      <w:r w:rsidRPr="00BB7730">
        <w:rPr>
          <w:rFonts w:ascii="Century Gothic" w:hAnsi="Century Gothic"/>
          <w:b/>
        </w:rPr>
        <w:t xml:space="preserve">en </w:t>
      </w:r>
      <w:r>
        <w:rPr>
          <w:rFonts w:ascii="Century Gothic" w:hAnsi="Century Gothic"/>
          <w:b/>
        </w:rPr>
        <w:t xml:space="preserve">büyük 40’tan </w:t>
      </w:r>
      <w:r w:rsidRPr="00BB7730">
        <w:rPr>
          <w:rFonts w:ascii="Century Gothic" w:hAnsi="Century Gothic"/>
          <w:b/>
        </w:rPr>
        <w:t xml:space="preserve">küçük </w:t>
      </w:r>
      <w:r>
        <w:rPr>
          <w:rFonts w:ascii="Century Gothic" w:hAnsi="Century Gothic"/>
          <w:b/>
        </w:rPr>
        <w:t xml:space="preserve">olan </w:t>
      </w:r>
      <w:r w:rsidRPr="00BB7730">
        <w:rPr>
          <w:rFonts w:ascii="Century Gothic" w:hAnsi="Century Gothic"/>
          <w:b/>
        </w:rPr>
        <w:t>doğal sayı</w:t>
      </w:r>
      <w:r>
        <w:rPr>
          <w:rFonts w:ascii="Century Gothic" w:hAnsi="Century Gothic"/>
          <w:b/>
        </w:rPr>
        <w:t>ları yazın.</w:t>
      </w:r>
    </w:p>
    <w:p w:rsidR="005A4A66" w:rsidRDefault="005A4A66" w:rsidP="00ED3A7D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20-…-…-…-…-…-…-…-…-…-30-</w:t>
      </w:r>
    </w:p>
    <w:p w:rsidR="005A4A66" w:rsidRDefault="005A4A66" w:rsidP="00ED3A7D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…-…-…-…-…-…-…-…-…-40</w:t>
      </w:r>
    </w:p>
    <w:p w:rsidR="005A4A66" w:rsidRDefault="005A4A66" w:rsidP="00ED3A7D">
      <w:pPr>
        <w:rPr>
          <w:rFonts w:ascii="Century Gothic" w:hAnsi="Century Gothic"/>
          <w:sz w:val="32"/>
          <w:szCs w:val="32"/>
        </w:rPr>
      </w:pPr>
    </w:p>
    <w:p w:rsidR="005A4A66" w:rsidRPr="00BB7730" w:rsidRDefault="005A4A66" w:rsidP="00ED3A7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15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Ceylan</w:t>
      </w:r>
      <w:r w:rsidRPr="00BB7730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8</w:t>
      </w:r>
      <w:r w:rsidRPr="00BB7730">
        <w:rPr>
          <w:rFonts w:ascii="Century Gothic" w:hAnsi="Century Gothic"/>
          <w:b/>
        </w:rPr>
        <w:t xml:space="preserve"> yaşındadır. Babası, </w:t>
      </w:r>
      <w:r>
        <w:rPr>
          <w:rFonts w:ascii="Century Gothic" w:hAnsi="Century Gothic"/>
          <w:b/>
        </w:rPr>
        <w:t>Ceylan’dan 32</w:t>
      </w:r>
      <w:r w:rsidRPr="00BB7730">
        <w:rPr>
          <w:rFonts w:ascii="Century Gothic" w:hAnsi="Century Gothic"/>
          <w:b/>
        </w:rPr>
        <w:t xml:space="preserve"> yaş büyüktür. </w:t>
      </w:r>
      <w:r>
        <w:rPr>
          <w:rFonts w:ascii="Century Gothic" w:hAnsi="Century Gothic"/>
          <w:b/>
        </w:rPr>
        <w:t>Ceylan’ın b</w:t>
      </w:r>
      <w:r w:rsidRPr="00BB7730">
        <w:rPr>
          <w:rFonts w:ascii="Century Gothic" w:hAnsi="Century Gothic"/>
          <w:b/>
        </w:rPr>
        <w:t>abası kaç yaşındadır?</w:t>
      </w:r>
    </w:p>
    <w:p w:rsidR="005A4A66" w:rsidRDefault="005A4A66" w:rsidP="00ED3A7D">
      <w:pPr>
        <w:rPr>
          <w:rFonts w:ascii="Century Gothic" w:hAnsi="Century Gothic"/>
          <w:sz w:val="32"/>
          <w:szCs w:val="32"/>
        </w:rPr>
      </w:pPr>
      <w:r>
        <w:rPr>
          <w:noProof/>
        </w:rPr>
        <w:pict>
          <v:shape id="_x0000_s1029" type="#_x0000_t109" style="position:absolute;margin-left:2.1pt;margin-top:3.45pt;width:253.5pt;height:123.75pt;z-index:251659264"/>
        </w:pict>
      </w:r>
      <w:r>
        <w:rPr>
          <w:rFonts w:ascii="Century Gothic" w:hAnsi="Century Gothic"/>
          <w:sz w:val="32"/>
          <w:szCs w:val="32"/>
        </w:rPr>
        <w:t xml:space="preserve"> </w:t>
      </w:r>
    </w:p>
    <w:p w:rsidR="005A4A66" w:rsidRDefault="005A4A66" w:rsidP="00ED3A7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 w:rsidR="005A4A66" w:rsidRDefault="005A4A66" w:rsidP="00ED3A7D">
      <w:pPr>
        <w:rPr>
          <w:rFonts w:ascii="Century Gothic" w:hAnsi="Century Gothic"/>
          <w:b/>
        </w:rPr>
      </w:pPr>
    </w:p>
    <w:p w:rsidR="005A4A66" w:rsidRDefault="005A4A66" w:rsidP="00ED3A7D">
      <w:pPr>
        <w:rPr>
          <w:rFonts w:ascii="Century Gothic" w:hAnsi="Century Gothic"/>
          <w:b/>
        </w:rPr>
      </w:pPr>
    </w:p>
    <w:p w:rsidR="005A4A66" w:rsidRDefault="005A4A66" w:rsidP="00ED3A7D">
      <w:pPr>
        <w:rPr>
          <w:rFonts w:ascii="Century Gothic" w:hAnsi="Century Gothic"/>
          <w:b/>
        </w:rPr>
      </w:pPr>
    </w:p>
    <w:p w:rsidR="005A4A66" w:rsidRDefault="005A4A66" w:rsidP="00ED3A7D">
      <w:pPr>
        <w:rPr>
          <w:rFonts w:ascii="Century Gothic" w:hAnsi="Century Gothic"/>
          <w:b/>
        </w:rPr>
      </w:pPr>
    </w:p>
    <w:p w:rsidR="005A4A66" w:rsidRDefault="005A4A66" w:rsidP="00ED3A7D">
      <w:pPr>
        <w:rPr>
          <w:rFonts w:ascii="Century Gothic" w:hAnsi="Century Gothic"/>
          <w:b/>
        </w:rPr>
      </w:pPr>
    </w:p>
    <w:p w:rsidR="005A4A66" w:rsidRDefault="005A4A66" w:rsidP="00ED3A7D">
      <w:pPr>
        <w:rPr>
          <w:rFonts w:ascii="Century Gothic" w:hAnsi="Century Gothic"/>
          <w:b/>
        </w:rPr>
      </w:pPr>
    </w:p>
    <w:p w:rsidR="005A4A66" w:rsidRDefault="005A4A66" w:rsidP="00ED3A7D">
      <w:pPr>
        <w:rPr>
          <w:rFonts w:ascii="Century Gothic" w:hAnsi="Century Gothic"/>
          <w:b/>
        </w:rPr>
      </w:pPr>
    </w:p>
    <w:p w:rsidR="005A4A66" w:rsidRPr="00CA00F7" w:rsidRDefault="005A4A66" w:rsidP="00ED3A7D">
      <w:pPr>
        <w:rPr>
          <w:rFonts w:ascii="Century Gothic" w:hAnsi="Century Gothic"/>
        </w:rPr>
      </w:pPr>
      <w:r w:rsidRPr="00CA00F7">
        <w:rPr>
          <w:rFonts w:ascii="Century Gothic" w:hAnsi="Century Gothic"/>
        </w:rPr>
        <w:t>Velinin İmzası:</w:t>
      </w:r>
    </w:p>
    <w:p w:rsidR="005A4A66" w:rsidRPr="00E23551" w:rsidRDefault="005A4A66" w:rsidP="00E23551">
      <w:hyperlink r:id="rId7" w:history="1">
        <w:r>
          <w:rPr>
            <w:rStyle w:val="Hyperlink"/>
            <w:rFonts w:ascii="Century Gothic" w:hAnsi="Century Gothic"/>
            <w:b/>
            <w:color w:val="C0C0C0"/>
            <w:sz w:val="16"/>
            <w:szCs w:val="16"/>
          </w:rPr>
          <w:t>www.sorubak.com</w:t>
        </w:r>
      </w:hyperlink>
    </w:p>
    <w:sectPr w:rsidR="005A4A66" w:rsidRPr="00E23551" w:rsidSect="00CA00F7">
      <w:headerReference w:type="default" r:id="rId8"/>
      <w:pgSz w:w="11906" w:h="16838"/>
      <w:pgMar w:top="567" w:right="567" w:bottom="142" w:left="709" w:header="709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A66" w:rsidRDefault="005A4A66" w:rsidP="00185B9F">
      <w:r>
        <w:separator/>
      </w:r>
    </w:p>
  </w:endnote>
  <w:endnote w:type="continuationSeparator" w:id="0">
    <w:p w:rsidR="005A4A66" w:rsidRDefault="005A4A66" w:rsidP="00185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A66" w:rsidRDefault="005A4A66" w:rsidP="00185B9F">
      <w:r>
        <w:separator/>
      </w:r>
    </w:p>
  </w:footnote>
  <w:footnote w:type="continuationSeparator" w:id="0">
    <w:p w:rsidR="005A4A66" w:rsidRDefault="005A4A66" w:rsidP="00185B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A66" w:rsidRPr="00EA2662" w:rsidRDefault="005A4A66" w:rsidP="008D50AF">
    <w:pPr>
      <w:pStyle w:val="Header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="Times New Roman" w:hAnsi="Century Gothic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82A79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85B9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0902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4A66"/>
    <w:rsid w:val="005A7BCA"/>
    <w:rsid w:val="005A7CF9"/>
    <w:rsid w:val="005B37E0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294A"/>
    <w:rsid w:val="006A3CFD"/>
    <w:rsid w:val="006A5A57"/>
    <w:rsid w:val="006B1DC0"/>
    <w:rsid w:val="006C43C3"/>
    <w:rsid w:val="006D45F1"/>
    <w:rsid w:val="006F2FDD"/>
    <w:rsid w:val="006F5807"/>
    <w:rsid w:val="00703FDF"/>
    <w:rsid w:val="007064FB"/>
    <w:rsid w:val="00716A3F"/>
    <w:rsid w:val="00723058"/>
    <w:rsid w:val="007421C9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D50AF"/>
    <w:rsid w:val="008F7B5A"/>
    <w:rsid w:val="0095494A"/>
    <w:rsid w:val="009751B2"/>
    <w:rsid w:val="0098499A"/>
    <w:rsid w:val="00987C61"/>
    <w:rsid w:val="009A6008"/>
    <w:rsid w:val="009B0B3D"/>
    <w:rsid w:val="009B3A0F"/>
    <w:rsid w:val="009B48A6"/>
    <w:rsid w:val="009C7CC9"/>
    <w:rsid w:val="009D27FC"/>
    <w:rsid w:val="009F5369"/>
    <w:rsid w:val="00A02DFD"/>
    <w:rsid w:val="00A040D0"/>
    <w:rsid w:val="00A04C56"/>
    <w:rsid w:val="00A16D92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95D46"/>
    <w:rsid w:val="00B96778"/>
    <w:rsid w:val="00BA5581"/>
    <w:rsid w:val="00BB7730"/>
    <w:rsid w:val="00BD31E0"/>
    <w:rsid w:val="00BE2C98"/>
    <w:rsid w:val="00C235D8"/>
    <w:rsid w:val="00C5366E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00F7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23551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A2662"/>
    <w:rsid w:val="00EB46F9"/>
    <w:rsid w:val="00ED3A7D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A7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11E1"/>
    <w:rPr>
      <w:rFonts w:ascii="Times New Roman" w:hAnsi="Times New Roman" w:cs="Times New Roman"/>
      <w:b/>
      <w:sz w:val="20"/>
      <w:szCs w:val="20"/>
      <w:lang w:eastAsia="tr-TR"/>
    </w:rPr>
  </w:style>
  <w:style w:type="paragraph" w:styleId="NoSpacing">
    <w:name w:val="No Spacing"/>
    <w:uiPriority w:val="99"/>
    <w:qFormat/>
    <w:rsid w:val="007064F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064FB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4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D6E0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954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ED3A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D3A7D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9C7CC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614</TotalTime>
  <Pages>1</Pages>
  <Words>275</Words>
  <Characters>1572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edanur</cp:lastModifiedBy>
  <cp:revision>93</cp:revision>
  <dcterms:created xsi:type="dcterms:W3CDTF">2008-10-29T10:56:00Z</dcterms:created>
  <dcterms:modified xsi:type="dcterms:W3CDTF">2010-12-25T13:13:00Z</dcterms:modified>
</cp:coreProperties>
</file>